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1B357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PHILEPOT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5F9E0EE" w14:textId="77777777" w:rsidR="00F153E4" w:rsidRDefault="00F153E4" w:rsidP="00F153E4">
      <w:pPr>
        <w:rPr>
          <w:rFonts w:ascii="Times New Roman" w:hAnsi="Times New Roman" w:cs="Times New Roman"/>
        </w:rPr>
      </w:pPr>
    </w:p>
    <w:p w14:paraId="4E36D982" w14:textId="77777777" w:rsidR="00F153E4" w:rsidRDefault="00F153E4" w:rsidP="00F153E4">
      <w:pPr>
        <w:rPr>
          <w:rFonts w:ascii="Times New Roman" w:hAnsi="Times New Roman" w:cs="Times New Roman"/>
        </w:rPr>
      </w:pPr>
    </w:p>
    <w:p w14:paraId="29434245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Lewkenore</w:t>
      </w:r>
      <w:proofErr w:type="spellEnd"/>
      <w:r>
        <w:rPr>
          <w:rFonts w:ascii="Times New Roman" w:hAnsi="Times New Roman" w:cs="Times New Roman"/>
        </w:rPr>
        <w:t xml:space="preserve">(q.v.), Henry </w:t>
      </w:r>
      <w:proofErr w:type="spellStart"/>
      <w:r>
        <w:rPr>
          <w:rFonts w:ascii="Times New Roman" w:hAnsi="Times New Roman" w:cs="Times New Roman"/>
        </w:rPr>
        <w:t>Kyghley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>(q.v.)</w:t>
      </w:r>
    </w:p>
    <w:p w14:paraId="14521614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Henry </w:t>
      </w:r>
      <w:proofErr w:type="spellStart"/>
      <w:r>
        <w:rPr>
          <w:rFonts w:ascii="Times New Roman" w:hAnsi="Times New Roman" w:cs="Times New Roman"/>
        </w:rPr>
        <w:t>Asshebourne</w:t>
      </w:r>
      <w:proofErr w:type="spellEnd"/>
      <w:r>
        <w:rPr>
          <w:rFonts w:ascii="Times New Roman" w:hAnsi="Times New Roman" w:cs="Times New Roman"/>
        </w:rPr>
        <w:t>(q.v.) made a plaint of writing against Henry</w:t>
      </w:r>
    </w:p>
    <w:p w14:paraId="2C25BBE8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Heydon(q.v.), John Clopton(q.v.), John Browne(q.v.), Thomas </w:t>
      </w:r>
      <w:proofErr w:type="spellStart"/>
      <w:r>
        <w:rPr>
          <w:rFonts w:ascii="Times New Roman" w:hAnsi="Times New Roman" w:cs="Times New Roman"/>
        </w:rPr>
        <w:t>Noreys</w:t>
      </w:r>
      <w:proofErr w:type="spellEnd"/>
      <w:r>
        <w:rPr>
          <w:rFonts w:ascii="Times New Roman" w:hAnsi="Times New Roman" w:cs="Times New Roman"/>
        </w:rPr>
        <w:t>(q.v.),</w:t>
      </w:r>
    </w:p>
    <w:p w14:paraId="3EA6876D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Atkyns</w:t>
      </w:r>
      <w:proofErr w:type="spellEnd"/>
      <w:r>
        <w:rPr>
          <w:rFonts w:ascii="Times New Roman" w:hAnsi="Times New Roman" w:cs="Times New Roman"/>
        </w:rPr>
        <w:t>(q.v.) and James Hobart(q.v.).</w:t>
      </w:r>
    </w:p>
    <w:p w14:paraId="15A639C4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02CD86" w14:textId="77777777" w:rsidR="00F153E4" w:rsidRDefault="00F153E4" w:rsidP="00F153E4">
      <w:pPr>
        <w:rPr>
          <w:rFonts w:ascii="Times New Roman" w:hAnsi="Times New Roman" w:cs="Times New Roman"/>
        </w:rPr>
      </w:pPr>
    </w:p>
    <w:p w14:paraId="779365CB" w14:textId="77777777" w:rsidR="00F153E4" w:rsidRDefault="00F153E4" w:rsidP="00F153E4">
      <w:pPr>
        <w:rPr>
          <w:rFonts w:ascii="Times New Roman" w:hAnsi="Times New Roman" w:cs="Times New Roman"/>
        </w:rPr>
      </w:pPr>
    </w:p>
    <w:p w14:paraId="6CB50DF6" w14:textId="77777777" w:rsidR="00F153E4" w:rsidRDefault="00F153E4" w:rsidP="00F153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14:paraId="19E27580" w14:textId="77777777" w:rsidR="006B2F86" w:rsidRPr="00E71FC3" w:rsidRDefault="00F153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8BB94" w14:textId="77777777" w:rsidR="00F153E4" w:rsidRDefault="00F153E4" w:rsidP="00E71FC3">
      <w:r>
        <w:separator/>
      </w:r>
    </w:p>
  </w:endnote>
  <w:endnote w:type="continuationSeparator" w:id="0">
    <w:p w14:paraId="65842EE5" w14:textId="77777777" w:rsidR="00F153E4" w:rsidRDefault="00F153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3C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260F4" w14:textId="77777777" w:rsidR="00F153E4" w:rsidRDefault="00F153E4" w:rsidP="00E71FC3">
      <w:r>
        <w:separator/>
      </w:r>
    </w:p>
  </w:footnote>
  <w:footnote w:type="continuationSeparator" w:id="0">
    <w:p w14:paraId="619FAA1D" w14:textId="77777777" w:rsidR="00F153E4" w:rsidRDefault="00F153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3E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A920B"/>
  <w15:chartTrackingRefBased/>
  <w15:docId w15:val="{95598B97-4812-469A-8C88-29102DC0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3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53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2018-02-07T21:45:00Z</dcterms:created>
  <dcterms:modified xsi:type="dcterms:W3CDTF">2018-02-07T21:46:00Z</dcterms:modified>
</cp:coreProperties>
</file>